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CB" w:rsidRDefault="006716CB" w:rsidP="00A810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Руководителям образовательных учреждений</w:t>
      </w:r>
    </w:p>
    <w:p w:rsidR="006716CB" w:rsidRDefault="006716CB" w:rsidP="00A810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24.07.2013</w:t>
      </w:r>
    </w:p>
    <w:p w:rsidR="006716CB" w:rsidRDefault="006716CB" w:rsidP="00A810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716CB" w:rsidRDefault="006716CB" w:rsidP="00A810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Уважаемые коллеги!</w:t>
      </w:r>
    </w:p>
    <w:p w:rsidR="006716CB" w:rsidRDefault="006716CB" w:rsidP="00A810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16CB" w:rsidRDefault="006716CB" w:rsidP="00AD4F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Информируем вас о том, что с </w:t>
      </w:r>
      <w:r w:rsidRPr="0081426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 мая 2013 года на сайте </w:t>
      </w:r>
      <w:r w:rsidRPr="00814268">
        <w:rPr>
          <w:rFonts w:ascii="Times New Roman" w:hAnsi="Times New Roman"/>
          <w:b/>
          <w:sz w:val="24"/>
          <w:szCs w:val="24"/>
        </w:rPr>
        <w:t xml:space="preserve"> </w:t>
      </w:r>
      <w:r w:rsidRPr="00814268">
        <w:rPr>
          <w:rFonts w:ascii="Times New Roman" w:hAnsi="Times New Roman"/>
          <w:b/>
          <w:sz w:val="28"/>
          <w:szCs w:val="28"/>
        </w:rPr>
        <w:t>«</w:t>
      </w:r>
      <w:r w:rsidRPr="00814268">
        <w:rPr>
          <w:rFonts w:ascii="Times New Roman" w:hAnsi="Times New Roman"/>
          <w:b/>
          <w:sz w:val="24"/>
          <w:szCs w:val="24"/>
        </w:rPr>
        <w:t>МАГИСТР» Межшкольная Ассоциация Учителей Научно- Естественных Дисциплин (МАУНЕД</w:t>
      </w:r>
      <w:r w:rsidRPr="00814268">
        <w:rPr>
          <w:b/>
          <w:sz w:val="24"/>
          <w:szCs w:val="24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размещает  материалы </w:t>
      </w:r>
      <w:r w:rsidRPr="00814268">
        <w:rPr>
          <w:rFonts w:ascii="Times New Roman" w:hAnsi="Times New Roman"/>
          <w:b/>
          <w:sz w:val="24"/>
          <w:szCs w:val="24"/>
        </w:rPr>
        <w:t xml:space="preserve">педагогов </w:t>
      </w:r>
      <w:r>
        <w:rPr>
          <w:rFonts w:ascii="Times New Roman" w:hAnsi="Times New Roman"/>
          <w:b/>
          <w:sz w:val="24"/>
          <w:szCs w:val="24"/>
        </w:rPr>
        <w:t>в рамках Общероссийского конкурса методических разработок уроков и внеклассных мероприятий.</w:t>
      </w:r>
    </w:p>
    <w:p w:rsidR="006716CB" w:rsidRPr="00814268" w:rsidRDefault="006716CB" w:rsidP="00AD4F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814268">
        <w:rPr>
          <w:rFonts w:ascii="Times New Roman" w:hAnsi="Times New Roman"/>
          <w:b/>
          <w:sz w:val="24"/>
          <w:szCs w:val="24"/>
        </w:rPr>
        <w:t xml:space="preserve">Сроки проведения конкурса  и приема конкурсных работ  </w:t>
      </w:r>
      <w:r w:rsidRPr="00814268">
        <w:rPr>
          <w:rFonts w:ascii="Times New Roman" w:hAnsi="Times New Roman"/>
          <w:b/>
          <w:sz w:val="24"/>
          <w:szCs w:val="24"/>
          <w:highlight w:val="yellow"/>
        </w:rPr>
        <w:t>с 1 июля  2013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Pr="00814268">
        <w:rPr>
          <w:rFonts w:ascii="Times New Roman" w:hAnsi="Times New Roman"/>
          <w:b/>
          <w:sz w:val="24"/>
          <w:szCs w:val="24"/>
          <w:highlight w:val="yellow"/>
        </w:rPr>
        <w:t>года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Pr="00814268">
        <w:rPr>
          <w:rFonts w:ascii="Times New Roman" w:hAnsi="Times New Roman"/>
          <w:b/>
          <w:sz w:val="24"/>
          <w:szCs w:val="24"/>
          <w:highlight w:val="yellow"/>
        </w:rPr>
        <w:t xml:space="preserve"> по 31 августа 2013 года.</w:t>
      </w:r>
    </w:p>
    <w:p w:rsidR="006716CB" w:rsidRDefault="006716CB" w:rsidP="00AD4F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14268">
        <w:rPr>
          <w:rFonts w:ascii="Times New Roman" w:hAnsi="Times New Roman"/>
          <w:b/>
          <w:sz w:val="24"/>
          <w:szCs w:val="24"/>
        </w:rPr>
        <w:t>К участию</w:t>
      </w:r>
      <w:r>
        <w:rPr>
          <w:rFonts w:ascii="Times New Roman" w:hAnsi="Times New Roman"/>
          <w:b/>
          <w:sz w:val="24"/>
          <w:szCs w:val="24"/>
        </w:rPr>
        <w:t xml:space="preserve"> приглашаются педагоги дошкольных образовательных учреждений</w:t>
      </w:r>
      <w:r w:rsidRPr="00814268">
        <w:rPr>
          <w:rFonts w:ascii="Times New Roman" w:hAnsi="Times New Roman"/>
          <w:b/>
          <w:sz w:val="24"/>
          <w:szCs w:val="24"/>
        </w:rPr>
        <w:t>, учителя начальных классов, учителя-предметники, педаг</w:t>
      </w:r>
      <w:r>
        <w:rPr>
          <w:rFonts w:ascii="Times New Roman" w:hAnsi="Times New Roman"/>
          <w:b/>
          <w:sz w:val="24"/>
          <w:szCs w:val="24"/>
        </w:rPr>
        <w:t>оги дополнительного образования</w:t>
      </w:r>
      <w:r w:rsidRPr="00814268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педагоги СПО, педагоги НПО, </w:t>
      </w:r>
      <w:r w:rsidRPr="00814268">
        <w:rPr>
          <w:rFonts w:ascii="Times New Roman" w:hAnsi="Times New Roman"/>
          <w:b/>
          <w:sz w:val="24"/>
          <w:szCs w:val="24"/>
        </w:rPr>
        <w:t xml:space="preserve"> педагоги коррекционного образования.</w:t>
      </w:r>
    </w:p>
    <w:p w:rsidR="006716CB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Номинации для педагогов:</w:t>
      </w:r>
    </w:p>
    <w:p w:rsidR="006716CB" w:rsidRPr="00814268" w:rsidRDefault="006716CB" w:rsidP="008142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1. Разработка урока. Times New Roman- 14, интервал 1.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2. Разработка внеклассного мероприятия.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3. Тест. 25 вопросов, 4 варианта ответа.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4.Тест в форме ГИА.- соответствие структуре.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5. Тест в форме ЕГЭ.- соответствие структуре.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7.Презентация урока. До 40 слайдов.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8. Презентация внеклассного мероприятия. До 40 слайдов.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9. Презентация теста в форме ГИА.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10. Презентация теста в форме ЕГЭ.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11. Разработка группового занятия для педагогов ДОУ.</w:t>
      </w:r>
    </w:p>
    <w:p w:rsidR="006716CB" w:rsidRPr="00814268" w:rsidRDefault="006716CB" w:rsidP="00814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12. Совместный проект обучающихся и педагогов.</w:t>
      </w:r>
    </w:p>
    <w:p w:rsidR="006716CB" w:rsidRPr="00814268" w:rsidRDefault="006716CB" w:rsidP="00814268">
      <w:pPr>
        <w:spacing w:after="0" w:line="240" w:lineRule="auto"/>
        <w:jc w:val="both"/>
        <w:rPr>
          <w:b/>
          <w:sz w:val="28"/>
          <w:szCs w:val="28"/>
        </w:rPr>
      </w:pPr>
      <w:r w:rsidRPr="00814268">
        <w:rPr>
          <w:rFonts w:ascii="Times New Roman" w:hAnsi="Times New Roman"/>
          <w:b/>
          <w:sz w:val="24"/>
          <w:szCs w:val="24"/>
        </w:rPr>
        <w:t>13.Иная разработка (мероприятие</w:t>
      </w:r>
      <w:r w:rsidRPr="00814268">
        <w:rPr>
          <w:b/>
          <w:sz w:val="28"/>
          <w:szCs w:val="28"/>
        </w:rPr>
        <w:t>).</w:t>
      </w:r>
    </w:p>
    <w:p w:rsidR="006716CB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 xml:space="preserve">Требования: 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Работы должны быть выполнены в ВОРД или РР 2003-2007. Размер не более 1(одного) Мб.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Заявка: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1.ФИО педагога-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2.ОУ, должность-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3.Название методической разработки-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4.Домашний адрес, с индексом- (Не публикуется!)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5. Способ отправки свидетельства-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Электронный вариант – 200 рублей,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Почтой России - стоимость- 250 рублей,</w:t>
      </w:r>
    </w:p>
    <w:p w:rsidR="006716CB" w:rsidRPr="00814268" w:rsidRDefault="006716CB" w:rsidP="00A810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Заказным- 300 рублей.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Оплата производится: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Переводом с карты на карту: 4276260011969580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Или уплатить в любом отделении Сбербанка при предъявлении паспорта на данный номер карты.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 xml:space="preserve">Срок  действия – сентябрь </w:t>
      </w:r>
      <w:smartTag w:uri="urn:schemas-microsoft-com:office:smarttags" w:element="metricconverter">
        <w:smartTagPr>
          <w:attr w:name="ProductID" w:val="2015 г"/>
        </w:smartTagPr>
        <w:r w:rsidRPr="00814268">
          <w:rPr>
            <w:rFonts w:ascii="Times New Roman" w:hAnsi="Times New Roman"/>
            <w:b/>
            <w:sz w:val="24"/>
            <w:szCs w:val="24"/>
          </w:rPr>
          <w:t>2015 г</w:t>
        </w:r>
      </w:smartTag>
      <w:r w:rsidRPr="00814268">
        <w:rPr>
          <w:rFonts w:ascii="Times New Roman" w:hAnsi="Times New Roman"/>
          <w:b/>
          <w:sz w:val="24"/>
          <w:szCs w:val="24"/>
        </w:rPr>
        <w:t xml:space="preserve">. Зарегистрирована в Кемеровской области. 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4268">
        <w:rPr>
          <w:rFonts w:ascii="Times New Roman" w:hAnsi="Times New Roman"/>
          <w:b/>
          <w:sz w:val="24"/>
          <w:szCs w:val="24"/>
        </w:rPr>
        <w:t>Или: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14268">
        <w:rPr>
          <w:rFonts w:ascii="Times New Roman" w:hAnsi="Times New Roman"/>
          <w:b/>
          <w:sz w:val="24"/>
          <w:szCs w:val="24"/>
        </w:rPr>
        <w:t>В любом отделении Сбербанка по квитанции ( скачать с сайта)</w:t>
      </w:r>
    </w:p>
    <w:p w:rsidR="006716CB" w:rsidRPr="00814268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4" w:history="1">
        <w:r w:rsidRPr="00814268">
          <w:rPr>
            <w:rStyle w:val="Hyperlink"/>
            <w:rFonts w:ascii="Times New Roman" w:hAnsi="Times New Roman"/>
            <w:b/>
            <w:sz w:val="24"/>
            <w:szCs w:val="24"/>
          </w:rPr>
          <w:t>http://magistr42.ru/</w:t>
        </w:r>
      </w:hyperlink>
    </w:p>
    <w:p w:rsidR="006716CB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16CB" w:rsidRPr="00A8109A" w:rsidRDefault="006716CB" w:rsidP="00A810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информационно-методического отдела                   М.Ю.Пухова</w:t>
      </w: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p w:rsidR="006716CB" w:rsidRPr="0024100F" w:rsidRDefault="006716CB" w:rsidP="0024100F">
      <w:pPr>
        <w:jc w:val="both"/>
        <w:rPr>
          <w:rFonts w:ascii="Times New Roman" w:hAnsi="Times New Roman"/>
          <w:sz w:val="32"/>
          <w:szCs w:val="32"/>
        </w:rPr>
      </w:pPr>
    </w:p>
    <w:sectPr w:rsidR="006716CB" w:rsidRPr="0024100F" w:rsidSect="00AD4FBA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00F"/>
    <w:rsid w:val="001C1C46"/>
    <w:rsid w:val="001D64A3"/>
    <w:rsid w:val="002078AB"/>
    <w:rsid w:val="0024100F"/>
    <w:rsid w:val="00331866"/>
    <w:rsid w:val="0034290C"/>
    <w:rsid w:val="003D09B9"/>
    <w:rsid w:val="004007A9"/>
    <w:rsid w:val="0046600D"/>
    <w:rsid w:val="004C2018"/>
    <w:rsid w:val="005066B4"/>
    <w:rsid w:val="006716CB"/>
    <w:rsid w:val="006B56C2"/>
    <w:rsid w:val="00724CA3"/>
    <w:rsid w:val="00814268"/>
    <w:rsid w:val="008506F9"/>
    <w:rsid w:val="00861E54"/>
    <w:rsid w:val="00972146"/>
    <w:rsid w:val="00A8109A"/>
    <w:rsid w:val="00A84B52"/>
    <w:rsid w:val="00AD4FBA"/>
    <w:rsid w:val="00B22EF9"/>
    <w:rsid w:val="00B36336"/>
    <w:rsid w:val="00BF2F2F"/>
    <w:rsid w:val="00C414C6"/>
    <w:rsid w:val="00C50265"/>
    <w:rsid w:val="00CE3280"/>
    <w:rsid w:val="00DC60A9"/>
    <w:rsid w:val="00DC6EBA"/>
    <w:rsid w:val="00DE79E1"/>
    <w:rsid w:val="00EE228B"/>
    <w:rsid w:val="00EE2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D64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4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gistr42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2</Pages>
  <Words>301</Words>
  <Characters>1721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ПуховаМЮ</cp:lastModifiedBy>
  <cp:revision>18</cp:revision>
  <dcterms:created xsi:type="dcterms:W3CDTF">2013-01-31T08:57:00Z</dcterms:created>
  <dcterms:modified xsi:type="dcterms:W3CDTF">2013-07-24T10:25:00Z</dcterms:modified>
</cp:coreProperties>
</file>